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b098d2" w14:textId="db098d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6069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60694" w:rsidR="0036125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6069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60694" w:rsidR="0036125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A6069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60694" w:rsidR="0036125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60694" w:rsidR="00361254">
            <w:rPr>
              <w:rStyle w:val="eSPISCCParagraphDefaultFont"/>
              <w:rFonts w:eastAsiaTheme="minorHAnsi"/>
            </w:rPr>
            <w:t>Zagreb</w:t>
          </w:r>
        </w:sdtContent>
      </w:sdt>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60694" w:rsidR="00361254">
            <w:rPr>
              <w:rStyle w:val="eSPISCCParagraphDefaultFont"/>
              <w:rFonts w:eastAsiaTheme="minorHAnsi"/>
            </w:rPr>
            <w:t>Pp-4444/2026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60694" w:rsidR="00361254">
            <w:rPr>
              <w:rStyle w:val="eSPISCCParagraphDefaultFont"/>
              <w:rFonts w:eastAsiaTheme="minorHAnsi"/>
            </w:rPr>
            <w:t>Ekipa Products d.o.o..</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60694" w:rsidR="00361254">
            <w:rPr>
              <w:rStyle w:val="eSPISCCParagraphDefaultFont"/>
              <w:rFonts w:eastAsiaTheme="minorHAnsi"/>
            </w:rPr>
            <w:t>Roko Romić</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60694" w:rsidR="00361254">
            <w:rPr>
              <w:rStyle w:val="eSPISCCParagraphDefaultFont"/>
              <w:rFonts w:eastAsiaTheme="minorHAnsi"/>
            </w:rPr>
            <w:t>članka 11. stavka 1., članka 11. stavka 2.</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prehrambenim i zdravstvenim tvrdnjama te hrani obogaćenoj nutrijentima">
            <w:listItem w:displayText="Zakon o prehrambenim i zdravstvenim tvrdnjama te hrani obogaćenoj nutrijentima" w:value="Zakon o prehrambenim i zdravstvenim tvrdnjama te hrani obogaćenoj nutrijentima"/>
          </w:comboBox>
        </w:sdtPr>
        <w:sdtEndPr>
          <w:rPr>
            <w:rStyle w:val="eSPISCCParagraphDefaultFont"/>
          </w:rPr>
        </w:sdtEndPr>
        <w:sdtContent>
          <w:r w:rsidRPr="00A60694" w:rsidR="00361254">
            <w:rPr>
              <w:rStyle w:val="eSPISCCParagraphDefaultFont"/>
              <w:rFonts w:eastAsiaTheme="minorHAnsi"/>
            </w:rPr>
            <w:t>Zakon o prehrambenim i zdravstvenim tvrdnjama te hrani obogaćenoj nutrijentima</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361254" w:rsidR="00D7095E" w:rsidP="00361254"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A60694" w:rsidR="00361254">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60694" w:rsidR="00361254">
            <w:rPr>
              <w:rStyle w:val="eSPISCCParagraphDefaultFont"/>
              <w:rFonts w:eastAsiaTheme="minorHAnsi"/>
            </w:rPr>
            <w:t>Ekipa Products društvo s ograničenom odgovornošću za proizvodnju pića</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60694" w:rsidR="00361254">
            <w:rPr>
              <w:rStyle w:val="eSPISCCParagraphDefaultFont"/>
              <w:rFonts w:eastAsiaTheme="minorHAnsi"/>
            </w:rPr>
            <w:t>11.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60694" w:rsidR="00361254">
            <w:rPr>
              <w:rStyle w:val="eSPISCCParagraphDefaultFont"/>
              <w:rFonts w:eastAsiaTheme="minorHAnsi"/>
            </w:rPr>
            <w:t>08:30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60694" w:rsidR="00361254">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60694" w:rsidR="0036125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60694" w:rsidR="00361254">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60694" w:rsidR="00361254">
            <w:rPr>
              <w:rStyle w:val="eSPISCCParagraphDefaultFont"/>
              <w:rFonts w:eastAsiaTheme="minorHAnsi"/>
            </w:rPr>
            <w:t>članka 11. stavka 1., članka 11. stavka 2.</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prehrambenim i zdravstvenim tvrdnjama te hrani obogaćenoj nutrijentima">
            <w:listItem w:displayText="Zakon o prehrambenim i zdravstvenim tvrdnjama te hrani obogaćenoj nutrijentima" w:value="Zakon o prehrambenim i zdravstvenim tvrdnjama te hrani obogaćenoj nutrijentima"/>
          </w:comboBox>
        </w:sdtPr>
        <w:sdtEndPr>
          <w:rPr>
            <w:rStyle w:val="eSPISCCParagraphDefaultFont"/>
          </w:rPr>
        </w:sdtEndPr>
        <w:sdtContent>
          <w:r w:rsidRPr="00A60694" w:rsidR="00361254">
            <w:rPr>
              <w:rStyle w:val="eSPISCCParagraphDefaultFont"/>
              <w:rFonts w:eastAsiaTheme="minorHAnsi"/>
            </w:rPr>
            <w:t>Zakon o prehrambenim i zdravstvenim tvrdnjama te hrani obogaćenoj nutrijentima</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60694" w:rsidR="0036125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60694" w:rsidR="00361254">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A6069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60694" w:rsidR="00361254">
            <w:rPr>
              <w:rStyle w:val="eSPISCCParagraphDefaultFont"/>
              <w:rFonts w:eastAsiaTheme="minorHAnsi"/>
            </w:rPr>
            <w:t>Kristina Koščec Kušić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61254">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60694" w:rsidR="00361254">
          <w:rPr>
            <w:rStyle w:val="eSPISCCParagraphDefaultFont"/>
          </w:rPr>
          <w:t>Pp-4444/2026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9AE"/>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254"/>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0694"/>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14F7411"/>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Poljička ulica 6</izvorni_sadrzaj>
    <derivirana_varijabla naziv="DomainObject.UcesnikSudskeRadnje.Adresa.UlicaIKBR_1">Poljička ulica 6</derivirana_varijabla>
  </DomainObject.UcesnikSudskeRadnje.Adresa.UlicaIKBR>
  <DomainObject.UcesnikSudskeRadnje.Naziv>
    <izvorni_sadrzaj>Ekipa Products društvo s ograničenom odgovornošću za proizvodnju pića</izvorni_sadrzaj>
    <derivirana_varijabla naziv="DomainObject.UcesnikSudskeRadnje.Naziv_1">Ekipa Products društvo s ograničenom odgovornošću za proizvodnju pića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11. lipnja 2026.</izvorni_sadrzaj>
    <derivirana_varijabla naziv="DomainObject.UcesnikSudskeRadnje.SudskaRadnja.PlaniraniZavrsetakDatum_1">11. lipnja 2026.</derivirana_varijabla>
  </DomainObject.UcesnikSudskeRadnje.SudskaRadnja.PlaniraniZavrsetakDatum>
  <DomainObject.UcesnikSudskeRadnje.SudskaRadnja.PlaniraniPocetakDatum>
    <izvorni_sadrzaj>11. lipnja 2026.</izvorni_sadrzaj>
    <derivirana_varijabla naziv="DomainObject.UcesnikSudskeRadnje.SudskaRadnja.PlaniraniPocetakDatum_1">11.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4444</izvorni_sadrzaj>
    <derivirana_varijabla naziv="DomainObject.Predmet.Broj_1">4444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2026.</izvorni_sadrzaj>
    <derivirana_varijabla naziv="DomainObject.Predmet.DatumOsnivanja_1">27.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5. svibnja 1988.</izvorni_sadrzaj>
    <derivirana_varijabla naziv="DomainObject.Predmet.OkrivljenikFizickaOsoba.DatumRodjenja_1">5. svibnja 1988.</derivirana_varijabla>
  </DomainObject.Predmet.OkrivljenikFizickaOsoba.DatumRodjenja>
  <DomainObject.Predmet.OkrivljenikFizickaOsoba.DatumRodjenjaFormated>
    <izvorni_sadrzaj>5.5.1988.</izvorni_sadrzaj>
    <derivirana_varijabla naziv="DomainObject.Predmet.OkrivljenikFizickaOsoba.DatumRodjenjaFormated_1">5.5.1988.</derivirana_varijabla>
  </DomainObject.Predmet.OkrivljenikFizickaOsoba.DatumRodjenjaFormated>
  <DomainObject.Predmet.OkrivljenikFizickaOsoba.Ime>
    <izvorni_sadrzaj>Roko</izvorni_sadrzaj>
    <derivirana_varijabla naziv="DomainObject.Predmet.OkrivljenikFizickaOsoba.Ime_1">Roko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Roko Romić</izvorni_sadrzaj>
    <derivirana_varijabla naziv="DomainObject.Predmet.OkrivljenikFizickaOsoba.Naziv_1">Roko Romić</derivirana_varijabla>
  </DomainObject.Predmet.OkrivljenikFizickaOsoba.Naziv>
  <DomainObject.Predmet.OkrivljenikFizickaOsoba.Prezime>
    <izvorni_sadrzaj>Romić</izvorni_sadrzaj>
    <derivirana_varijabla naziv="DomainObject.Predmet.OkrivljenikFizickaOsoba.Prezime_1">Romić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78113547034</izvorni_sadrzaj>
    <derivirana_varijabla naziv="DomainObject.Predmet.OkrivljenikFizickaOsoba.Oib_1">78113547034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Pp-4444/2026</izvorni_sadrzaj>
    <derivirana_varijabla naziv="DomainObject.Predmet.OznakaBroj_1">Pp-4444/2026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Ekipa Products društvo s ograničenom odgovornošću za proizvodnju pića; Roko Romić</izvorni_sadrzaj>
    <derivirana_varijabla naziv="DomainObject.Predmet.ProtustrankaFormated_1">  Ekipa Products društvo s ograničenom odgovornošću za proizvodnju pića; Roko Romić</derivirana_varijabla>
  </DomainObject.Predmet.ProtustrankaFormated>
  <DomainObject.Predmet.ProtustrankaFormatedOIB>
    <izvorni_sadrzaj>  Ekipa Products društvo s ograničenom odgovornošću za proizvodnju pića, OIB 10757365892; Roko Romić, OIB 78113547034</izvorni_sadrzaj>
    <derivirana_varijabla naziv="DomainObject.Predmet.ProtustrankaFormatedOIB_1">  Ekipa Products društvo s ograničenom odgovornošću za proizvodnju pića, OIB 10757365892; Roko Romić, OIB 78113547034</derivirana_varijabla>
  </DomainObject.Predmet.ProtustrankaFormatedOIB>
  <DomainObject.Predmet.ProtustrankaFormatedWithAdress>
    <izvorni_sadrzaj> Ekipa Products društvo s ograničenom odgovornošću za proizvodnju pića, Poljička ulica 6, 10000 Zagreb; Roko Romić, Nalješkovićeva Ulica 27, 10000 Zagreb</izvorni_sadrzaj>
    <derivirana_varijabla naziv="DomainObject.Predmet.ProtustrankaFormatedWithAdress_1"> Ekipa Products društvo s ograničenom odgovornošću za proizvodnju pića, Poljička ulica 6, 10000 Zagreb; Roko Romić, Nalješkovićeva Ulica 27, 10000 Zagreb</derivirana_varijabla>
  </DomainObject.Predmet.ProtustrankaFormatedWithAdress>
  <DomainObject.Predmet.ProtustrankaFormatedWithAdressOIB>
    <izvorni_sadrzaj> Ekipa Products društvo s ograničenom odgovornošću za proizvodnju pića, OIB 10757365892, Poljička ulica 6, 10000 Zagreb; Roko Romić, OIB 78113547034, Nalješkovićeva Ulica 27, 10000 Zagreb</izvorni_sadrzaj>
    <derivirana_varijabla naziv="DomainObject.Predmet.ProtustrankaFormatedWithAdressOIB_1"> Ekipa Products društvo s ograničenom odgovornošću za proizvodnju pića, OIB 10757365892, Poljička ulica 6, 10000 Zagreb; Roko Romić, OIB 78113547034, Nalješkovićeva Ulica 27, 10000 Zagreb</derivirana_varijabla>
  </DomainObject.Predmet.ProtustrankaFormatedWithAdressOIB>
  <DomainObject.Predmet.ProtustrankaWithAdress>
    <izvorni_sadrzaj>Ekipa Products društvo s ograničenom odgovornošću za proizvodnju pića Poljička ulica 6, 10000 Zagreb, Roko Romić Nalješkovićeva Ulica 27, 10000 Zagreb</izvorni_sadrzaj>
    <derivirana_varijabla naziv="DomainObject.Predmet.ProtustrankaWithAdress_1">Ekipa Products društvo s ograničenom odgovornošću za proizvodnju pića Poljička ulica 6, 10000 Zagreb, Roko Romić Nalješkovićeva Ulica 27, 10000 Zagreb</derivirana_varijabla>
  </DomainObject.Predmet.ProtustrankaWithAdress>
  <DomainObject.Predmet.ProtustrankaWithAdressOIB>
    <izvorni_sadrzaj>Ekipa Products društvo s ograničenom odgovornošću za proizvodnju pića, OIB 10757365892, Poljička ulica 6, 10000 Zagreb, Roko Romić, OIB 78113547034, Nalješkovićeva Ulica 27, 10000 Zagreb</izvorni_sadrzaj>
    <derivirana_varijabla naziv="DomainObject.Predmet.ProtustrankaWithAdressOIB_1">Ekipa Products društvo s ograničenom odgovornošću za proizvodnju pića, OIB 10757365892, Poljička ulica 6, 10000 Zagreb, Roko Romić, OIB 78113547034, Nalješkovićeva Ulica 27, 10000 Zagreb</derivirana_varijabla>
  </DomainObject.Predmet.ProtustrankaWithAdressOIB>
  <DomainObject.Predmet.ProtustrankaNazivFormated>
    <izvorni_sadrzaj>Ekipa Products društvo s ograničenom odgovornošću za proizvodnju pića,Roko Romić</izvorni_sadrzaj>
    <derivirana_varijabla naziv="DomainObject.Predmet.ProtustrankaNazivFormated_1">Roko Romić</derivirana_varijabla>
    <derivirana_varijabla naziv="Padez">Ekipa Products društvo s ograničenom odgovornošću za proizvodnju pića,Roko Romić</derivirana_varijabla>
  </DomainObject.Predmet.ProtustrankaNazivFormated>
  <DomainObject.Predmet.ProtustrankaNazivFormatedOIB>
    <izvorni_sadrzaj>Ekipa Products društvo s ograničenom odgovornošću za proizvodnju pića, OIB 10757365892,Roko Romić, OIB 78113547034</izvorni_sadrzaj>
    <derivirana_varijabla naziv="DomainObject.Predmet.ProtustrankaNazivFormatedOIB_1">Ekipa Products društvo s ograničenom odgovornošću za proizvodnju pića, OIB 10757365892,Roko Romić, OIB 78113547034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Sanitarna inspekcija</izvorni_sadrzaj>
    <derivirana_varijabla naziv="DomainObject.Predmet.StrankaFormated_1">  Državni inspektorat - Područni ured Zagreb, Sanitarna inspekcija</derivirana_varijabla>
  </DomainObject.Predmet.StrankaFormated>
  <DomainObject.Predmet.StrankaFormatedOIB>
    <izvorni_sadrzaj>  Državni inspektorat - Područni ured Zagreb, Sanitarna inspekcija</izvorni_sadrzaj>
    <derivirana_varijabla naziv="DomainObject.Predmet.StrankaFormatedOIB_1">  Državni inspektorat - Područni ured Zagreb, Sanitarna inspekcija</derivirana_varijabla>
  </DomainObject.Predmet.StrankaFormatedOIB>
  <DomainObject.Predmet.StrankaFormatedWithAdress>
    <izvorni_sadrzaj> Državni inspektorat - Područni ured Zagreb, Sanitarna inspekcija, Šubićeva 29, 10000 Zagreb</izvorni_sadrzaj>
    <derivirana_varijabla naziv="DomainObject.Predmet.StrankaFormatedWithAdress_1"> Državni inspektorat - Područni ured Zagreb, Sanitarna inspekcija, Šubićeva 29, 10000 Zagreb</derivirana_varijabla>
  </DomainObject.Predmet.StrankaFormatedWithAdress>
  <DomainObject.Predmet.StrankaFormatedWithAdressOIB>
    <izvorni_sadrzaj> Državni inspektorat - Područni ured Zagreb, Sanitarna inspekcija, Šubićeva 29, 10000 Zagreb</izvorni_sadrzaj>
    <derivirana_varijabla naziv="DomainObject.Predmet.StrankaFormatedWithAdressOIB_1"> Državni inspektorat - Područni ured Zagreb, Sanitarna inspekcija, Šubićeva 29, 10000 Zagreb</derivirana_varijabla>
  </DomainObject.Predmet.StrankaFormatedWithAdressOIB>
  <DomainObject.Predmet.StrankaWithAdress>
    <izvorni_sadrzaj>Državni inspektorat - Područni ured Zagreb, Sanitarna inspekcija Šubićeva 29,10000 Zagreb</izvorni_sadrzaj>
    <derivirana_varijabla naziv="DomainObject.Predmet.StrankaWithAdress_1">Državni inspektorat - Područni ured Zagreb, Sanitarna inspekcija Šubićeva 29,10000 Zagreb</derivirana_varijabla>
  </DomainObject.Predmet.StrankaWithAdress>
  <DomainObject.Predmet.StrankaWithAdressOIB>
    <izvorni_sadrzaj>Državni inspektorat - Područni ured Zagreb, Sanitarna inspekcija, Šubićeva 29,10000 Zagreb</izvorni_sadrzaj>
    <derivirana_varijabla naziv="DomainObject.Predmet.StrankaWithAdressOIB_1">Državni inspektorat - Područni ured Zagreb, Sanitarna inspekcija, Šubićeva 29,10000 Zagreb</derivirana_varijabla>
  </DomainObject.Predmet.StrankaWithAdressOIB>
  <DomainObject.Predmet.StrankaNazivFormated>
    <izvorni_sadrzaj>Državni inspektorat - Područni ured Zagreb, Sanitarna inspekcija</izvorni_sadrzaj>
    <derivirana_varijabla naziv="DomainObject.Predmet.StrankaNazivFormated_1">Državni inspektorat - Područni ured Zagreb, Sanitarna inspekcija</derivirana_varijabla>
    <derivirana_varijabla naziv="Padez">Državni inspektorat - Područni ured Zagreb, Sanitarna inspekcija</derivirana_varijabla>
  </DomainObject.Predmet.StrankaNazivFormated>
  <DomainObject.Predmet.StrankaNazivFormatedOIB>
    <izvorni_sadrzaj>Državni inspektorat - Područni ured Zagreb, Sanitarna inspekcija</izvorni_sadrzaj>
    <derivirana_varijabla naziv="DomainObject.Predmet.StrankaNazivFormatedOIB_1">Državni inspektorat - Područni ured Zagreb, Sanitarna inspekcija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Zdenka Pavić</izvorni_sadrzaj>
    <derivirana_varijabla naziv="DomainObject.Predmet.Zapisnicar_1">Zdenka Pavić</derivirana_varijabla>
    <derivirana_varijabla naziv="Padez">Zdenka Pavić</derivirana_varijabla>
  </DomainObject.Predmet.Zapisnicar>
  <DomainObject.Predmet.StrankaListFormated>
    <izvorni_sadrzaj>
      <item>Državni inspektorat - Područni ured Zagreb, Sanitarna inspekcija</item>
    </izvorni_sadrzaj>
    <derivirana_varijabla naziv="DomainObject.Predmet.StrankaListFormated_1">
      <item>Državni inspektorat - Područni ured Zagreb, Sanitarna inspekcija</item>
    </derivirana_varijabla>
  </DomainObject.Predmet.StrankaListFormated>
  <DomainObject.Predmet.StrankaListFormatedOIB>
    <izvorni_sadrzaj>
      <item>Državni inspektorat - Područni ured Zagreb, Sanitarna inspekcija</item>
    </izvorni_sadrzaj>
    <derivirana_varijabla naziv="DomainObject.Predmet.StrankaListFormatedOIB_1">
      <item>Državni inspektorat - Područni ured Zagreb, Sanitarna inspekcija</item>
    </derivirana_varijabla>
  </DomainObject.Predmet.StrankaListFormatedOIB>
  <DomainObject.Predmet.StrankaListFormatedWithAdress>
    <izvorni_sadrzaj>
      <item>Državni inspektorat - Područni ured Zagreb, Sanitarna inspekcija, Šubićeva 29, 10000 Zagreb</item>
    </izvorni_sadrzaj>
    <derivirana_varijabla naziv="DomainObject.Predmet.StrankaListFormatedWithAdress_1">
      <item>Državni inspektorat - Područni ured Zagreb, Sanitarna inspekcija, Šubićeva 29, 10000 Zagreb</item>
    </derivirana_varijabla>
  </DomainObject.Predmet.StrankaListFormatedWithAdress>
  <DomainObject.Predmet.StrankaListFormatedWithAdressOIB>
    <izvorni_sadrzaj>
      <item>Državni inspektorat - Područni ured Zagreb, Sanitarna inspekcija, Šubićeva 29, 10000 Zagreb</item>
    </izvorni_sadrzaj>
    <derivirana_varijabla naziv="DomainObject.Predmet.StrankaListFormatedWithAdressOIB_1">
      <item>Državni inspektorat - Područni ured Zagreb, Sanitarna inspekcija, Šubićeva 29, 10000 Zagreb</item>
    </derivirana_varijabla>
  </DomainObject.Predmet.StrankaListFormatedWithAdressOIB>
  <DomainObject.Predmet.StrankaListNazivFormated>
    <izvorni_sadrzaj>
      <item>Državni inspektorat - Područni ured Zagreb, Sanitarna inspekcija</item>
    </izvorni_sadrzaj>
    <derivirana_varijabla naziv="DomainObject.Predmet.StrankaListNazivFormated_1">
      <item>Državni inspektorat - Područni ured Zagreb, Sanitarna inspekcija</item>
    </derivirana_varijabla>
  </DomainObject.Predmet.StrankaListNazivFormated>
  <DomainObject.Predmet.StrankaListNazivFormatedOIB>
    <izvorni_sadrzaj>
      <item>Državni inspektorat - Područni ured Zagreb, Sanitarna inspekcija</item>
    </izvorni_sadrzaj>
    <derivirana_varijabla naziv="DomainObject.Predmet.StrankaListNazivFormatedOIB_1">
      <item>Državni inspektorat - Područni ured Zagreb, Sanitarna inspekcija</item>
    </derivirana_varijabla>
  </DomainObject.Predmet.StrankaListNazivFormatedOIB>
  <DomainObject.Predmet.ProtuStrankaListFormated>
    <izvorni_sadrzaj>
      <item>Ekipa Products društvo s ograničenom odgovornošću za proizvodnju pića</item>
      <item>Roko Romić</item>
    </izvorni_sadrzaj>
    <derivirana_varijabla naziv="DomainObject.Predmet.ProtuStrankaListFormated_1">
      <item>Ekipa Products društvo s ograničenom odgovornošću za proizvodnju pića</item>
      <item>Roko Romić</item>
    </derivirana_varijabla>
  </DomainObject.Predmet.ProtuStrankaListFormated>
  <DomainObject.Predmet.ProtuStrankaListFormatedOIB>
    <izvorni_sadrzaj>
      <item>Ekipa Products društvo s ograničenom odgovornošću za proizvodnju pića, OIB 10757365892</item>
      <item>Roko Romić, OIB 78113547034</item>
    </izvorni_sadrzaj>
    <derivirana_varijabla naziv="DomainObject.Predmet.ProtuStrankaListFormatedOIB_1">
      <item>Ekipa Products društvo s ograničenom odgovornošću za proizvodnju pića, OIB 10757365892</item>
      <item>Roko Romić, OIB 78113547034</item>
    </derivirana_varijabla>
  </DomainObject.Predmet.ProtuStrankaListFormatedOIB>
  <DomainObject.Predmet.ProtuStrankaListFormatedWithAdress>
    <izvorni_sadrzaj>
      <item>Ekipa Products društvo s ograničenom odgovornošću za proizvodnju pića, Poljička ulica 6, 10000 Zagreb</item>
      <item>Roko Romić, Nalješkovićeva Ulica 27, 10000 Zagreb</item>
    </izvorni_sadrzaj>
    <derivirana_varijabla naziv="DomainObject.Predmet.ProtuStrankaListFormatedWithAdress_1">
      <item>Ekipa Products društvo s ograničenom odgovornošću za proizvodnju pića, Poljička ulica 6, 10000 Zagreb</item>
      <item>Roko Romić, Nalješkovićeva Ulica 27, 10000 Zagreb</item>
    </derivirana_varijabla>
  </DomainObject.Predmet.ProtuStrankaListFormatedWithAdress>
  <DomainObject.Predmet.ProtuStrankaListFormatedWithAdressOIB>
    <izvorni_sadrzaj>
      <item>Ekipa Products društvo s ograničenom odgovornošću za proizvodnju pića, OIB 10757365892, Poljička ulica 6, 10000 Zagreb</item>
      <item>Roko Romić, OIB 78113547034, Nalješkovićeva Ulica 27, 10000 Zagreb</item>
    </izvorni_sadrzaj>
    <derivirana_varijabla naziv="DomainObject.Predmet.ProtuStrankaListFormatedWithAdressOIB_1">
      <item>Ekipa Products društvo s ograničenom odgovornošću za proizvodnju pića, OIB 10757365892, Poljička ulica 6, 10000 Zagreb</item>
      <item>Roko Romić, OIB 78113547034, Nalješkovićeva Ulica 27, 10000 Zagreb</item>
    </derivirana_varijabla>
  </DomainObject.Predmet.ProtuStrankaListFormatedWithAdressOIB>
  <DomainObject.Predmet.ProtuStrankaListNazivFormated>
    <izvorni_sadrzaj>
      <item>Ekipa Products društvo s ograničenom odgovornošću za proizvodnju pića</item>
      <item>Roko Romić</item>
    </izvorni_sadrzaj>
    <derivirana_varijabla naziv="DomainObject.Predmet.ProtuStrankaListNazivFormated_1">
      <item>Ekipa Products društvo s ograničenom odgovornošću za proizvodnju pića</item>
      <item>Roko Romić</item>
    </derivirana_varijabla>
  </DomainObject.Predmet.ProtuStrankaListNazivFormated>
  <DomainObject.Predmet.ProtuStrankaListNazivFormatedOIB>
    <izvorni_sadrzaj>
      <item>Ekipa Products društvo s ograničenom odgovornošću za proizvodnju pića, OIB 10757365892</item>
      <item>Roko Romić, OIB 78113547034</item>
    </izvorni_sadrzaj>
    <derivirana_varijabla naziv="DomainObject.Predmet.ProtuStrankaListNazivFormatedOIB_1">
      <item>Ekipa Products društvo s ograničenom odgovornošću za proizvodnju pića, OIB 10757365892</item>
      <item>Roko Romić, OIB 78113547034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11, 11</izvorni_sadrzaj>
    <derivirana_varijabla naziv="DomainObject.Predmet.ClanakZakona_1">11, 11</derivirana_varijabla>
  </DomainObject.Predmet.ClanakZakona>
  <DomainObject.Predmet.ClanakZakonaFull>
    <izvorni_sadrzaj>članka 11. stavka 1., članka 11. stavka 2.</izvorni_sadrzaj>
    <derivirana_varijabla naziv="DomainObject.Predmet.ClanakZakonaFull_1">članka 11. stavka 1., članka 11.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Sanitarna inspekcija</izvorni_sadrzaj>
    <derivirana_varijabla naziv="DomainObject.Predmet.StrankaIDrugi_1">Državni inspektorat - Područni ured Zagreb, Sanitarna inspekcija</derivirana_varijabla>
  </DomainObject.Predmet.StrankaIDrugi>
  <DomainObject.Predmet.ProtustrankaIDrugi>
    <izvorni_sadrzaj>Ekipa Products društvo s ograničenom odgovornošću za proizvodnju pića i dr.</izvorni_sadrzaj>
    <derivirana_varijabla naziv="DomainObject.Predmet.ProtustrankaIDrugi_1">Ekipa Products d.o.o..</derivirana_varijabla>
  </DomainObject.Predmet.ProtustrankaIDrugi>
  <DomainObject.Predmet.StrankaIDrugiAdressOIB>
    <izvorni_sadrzaj>Državni inspektorat - Područni ured Zagreb, Sanitarna inspekcija, Šubićeva 29, 10000 Zagreb</izvorni_sadrzaj>
    <derivirana_varijabla naziv="DomainObject.Predmet.StrankaIDrugiAdressOIB_1">Državni inspektorat - Područni ured Zagreb, Sanitarna inspekcija, Šubićeva 29, 10000 Zagreb</derivirana_varijabla>
  </DomainObject.Predmet.StrankaIDrugiAdressOIB>
  <DomainObject.Predmet.ProtustrankaIDrugiAdressOIB>
    <izvorni_sadrzaj>Ekipa Products društvo s ograničenom odgovornošću za proizvodnju pića, OIB 10757365892, Poljička ulica 6, 10000 Zagreb i dr.</izvorni_sadrzaj>
    <derivirana_varijabla naziv="DomainObject.Predmet.ProtustrankaIDrugiAdressOIB_1">Ekipa Products društvo s ograničenom odgovornošću za proizvodnju pića, OIB 10757365892, Poljička ulica 6,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Zagreb, Sanitarna inspekcija</item>
      <item>Ekipa Products društvo s ograničenom odgovornošću za proizvodnju pića</item>
      <item>Roko Romić</item>
    </izvorni_sadrzaj>
    <derivirana_varijabla naziv="DomainObject.Predmet.SudioniciListNaziv_1">
      <item>Državni inspektorat - Područni ured Zagreb, Sanitarna inspekcija</item>
      <item>Ekipa Products društvo s ograničenom odgovornošću za proizvodnju pića</item>
      <item>Roko Romić</item>
    </derivirana_varijabla>
    <derivirana_varijabla naziv="OstaliSudionici">
      <item>Državni inspektorat - Područni ured Zagreb, Sanitarna inspekcija</item>
      <item>Ekipa Products društvo s ograničenom odgovornošću za proizvodnju pića</item>
      <item>Roko Romić</item>
    </derivirana_varijabla>
  </DomainObject.Predmet.SudioniciListNaziv>
  <DomainObject.Predmet.SudioniciListAdressOIB>
    <izvorni_sadrzaj>
      <item>Državni inspektorat - Područni ured Zagreb, Sanitarna inspekcija, Šubićeva 29,10000 Zagreb</item>
      <item>Ekipa Products društvo s ograničenom odgovornošću za proizvodnju pića, OIB 10757365892, Poljička ulica 6,10000 Zagreb</item>
      <item>Roko Romić, OIB 78113547034, Nalješkovićeva Ulica 27,10000 Zagreb</item>
    </izvorni_sadrzaj>
    <derivirana_varijabla naziv="DomainObject.Predmet.SudioniciListAdressOIB_1">
      <item>Državni inspektorat - Područni ured Zagreb, Sanitarna inspekcija, Šubićeva 29,10000 Zagreb</item>
      <item>Ekipa Products društvo s ograničenom odgovornošću za proizvodnju pića, OIB 10757365892, Poljička ulica 6,10000 Zagreb</item>
      <item>Roko Romić, OIB 78113547034, Nalješkovićeva Ulica 27,10000 Zagreb</item>
    </derivirana_varijabla>
  </DomainObject.Predmet.SudioniciListAdressOIB>
  <DomainObject.UcesnikSudskeRadnje.NazivFormated>
    <izvorni_sadrzaj>Ekipa Products društvo s ograničenom odgovornošću za proizvodnju pića, OIB 10757365892, Poljička ulica 6,10000 Zagreb</izvorni_sadrzaj>
    <derivirana_varijabla naziv="DomainObject.UcesnikSudskeRadnje.NazivFormated_1">Ekipa Products društvo s ograničenom odgovornošću za proizvodnju pića, OIB 10757365892, Poljička ulica 6,10000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10757365892</item>
      <item>, OIB 78113547034</item>
    </izvorni_sadrzaj>
    <derivirana_varijabla naziv="DomainObject.Predmet.SudioniciListNazivOIB_1">
      <item>, OIB null</item>
      <item>, OIB 10757365892</item>
      <item>, OIB 78113547034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Ekipa Products društvo s ograničenom odgovornošću za proizvodnju pića, OIB 10757365892, Poljička ulica 6, 10000 Zagreb</izvorni_sadrzaj>
    <derivirana_varijabla naziv="DomainObject.UcesnikSudskeRadnje.SudskaRadnja.UcesniciObavijest_1">1. Okrivljenik Ekipa Products društvo s ograničenom odgovornošću za proizvodnju pića, OIB 10757365892, Poljička ulica 6,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ožujka 2026.</izvorni_sadrzaj>
    <derivirana_varijabla naziv="DomainObject.Predmet.DatumPocetkaProcesa_1">27.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prehrambenim i zdravstvenim tvrdnjama te hrani obogaćenoj nutrijentima</item>
    </izvorni_sadrzaj>
    <derivirana_varijabla naziv="DomainObject.ZakonPravilnikList_1">
      <item>Zakon o prehrambenim i zdravstvenim tvrdnjama te hrani obogaćenoj nutrijentima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Ekipa Products društvo s ograničenom odgovornošću za proizvodnju pića, Poljička ulica 6, 10000 Zagreb, OIB: 10757365892</item>
      <item>Roko Romić, Nalješkovićeva Ulica 27, 10000 Zagreb, OIB: 78113547034, rođen-a 05.05.1988., mjesto rođenja Zagreb (Grad Zagreb)</item>
    </izvorni_sadrzaj>
    <derivirana_varijabla naziv="DomainObject.Predmet.OkrivljenikAdresaMjestoRodjenjaList_1">
      <item>Ekipa Products društvo s ograničenom odgovornošću za proizvodnju pića, Poljička ulica 6, 10000 Zagreb, OIB: 10757365892</item>
      <item>Roko Romić, Nalješkovićeva Ulica 27, 10000 Zagreb, OIB: 78113547034, rođen-a 05.05.1988.,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Ekipa Products društvo s ograničenom odgovornošću za proizvodnju pića, MBS 081295049, Poljička ulica 6, 10000 Zagreb</izvorni_sadrzaj>
    <derivirana_varijabla naziv="DomainObject.Predmet.OkrivljenikPravnaNazivAdresaMbs_1">Ekipa Products društvo s ograničenom odgovornošću za proizvodnju pića, MBS 081295049, Poljička ulica 6,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1D3803-41A0-4066-8AB2-4CE4D1FBBDE6}">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2024</properties:Characters>
  <properties:Lines>49</properties:Lines>
  <properties:Paragraphs>21</properties:Paragraphs>
  <properties:TotalTime>74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2026-05-25T07:05:00Z</cp:lastPrinted>
  <dcterms:modified xmlns:xsi="http://www.w3.org/2001/XMLSchema-instance" xsi:type="dcterms:W3CDTF">2026-05-25T07:05:00Z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Ekipa Products društvo s ograničenom odgovornošću za proizvodnju pića - Ročište za glavnu raspravu</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